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Ayrshire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Ayrshire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Ayrshire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Ayrshire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Ayrshire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Ayrshire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43.5% </w:t>
      </w:r>
      <w:r w:rsidRPr="004747BF">
        <w:rPr>
          <w:rFonts w:ascii="Libre Franklin Light" w:eastAsia="Times New Roman" w:hAnsi="Libre Franklin Light" w:cs="Calibri Light"/>
        </w:rPr>
        <w:t xml:space="preserve">of those respondents classified as PGSI 8+ in East Ayrshire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Ayrshire is estimated to be </w:t>
      </w:r>
      <w:r w:rsidRPr="00773DF7">
        <w:rPr>
          <w:rFonts w:ascii="Libre Franklin Light" w:eastAsia="Times New Roman" w:hAnsi="Libre Franklin Light" w:cs="Calibri Light"/>
          <w:b/>
          <w:bCs/>
          <w:color w:val="C45911" w:themeColor="accent2" w:themeShade="BF"/>
        </w:rPr>
        <w:t xml:space="preserve">£1,874,230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Ayrshire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Ayrshire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Ayrshire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Ayrshire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Ayr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Ayrshire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Ayr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Ayrshire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Ayrshire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Ayr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Ayrshire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Ayrshire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Ayrshire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Ayrshire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Ayrshire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Ayrshire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£1,874,230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Ayrshire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£30,528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£631,339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£45,227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£12,720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£23,320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£1,131,096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£1,874,230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Ayrshire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Ayrshire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Ayrshire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Ayrshire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Ayrshire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Ayrshire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Ayrshire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Ayrshire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Ayrshire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Ayrshire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Ayrshire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Ayrshire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5BF1C09-0437-49C7-AC29-06DE8B9960B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